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51C643A1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2B6AFF">
        <w:rPr>
          <w:rFonts w:ascii="Arial" w:hAnsi="Arial" w:cs="Arial"/>
          <w:sz w:val="20"/>
          <w:szCs w:val="20"/>
        </w:rPr>
        <w:t>6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9573E2">
        <w:rPr>
          <w:rFonts w:ascii="Arial" w:hAnsi="Arial" w:cs="Arial"/>
          <w:sz w:val="20"/>
          <w:szCs w:val="20"/>
        </w:rPr>
        <w:t>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2B6AFF">
        <w:rPr>
          <w:rFonts w:ascii="Arial" w:hAnsi="Arial" w:cs="Arial"/>
          <w:sz w:val="20"/>
          <w:szCs w:val="20"/>
        </w:rPr>
        <w:t>Raamovereenkomst Standaardprogrammatuur</w:t>
      </w:r>
      <w:r>
        <w:rPr>
          <w:rFonts w:ascii="Arial" w:hAnsi="Arial" w:cs="Arial"/>
          <w:sz w:val="20"/>
          <w:szCs w:val="20"/>
        </w:rPr>
        <w:t xml:space="preserve"> van gemeente </w:t>
      </w:r>
      <w:r w:rsidR="002B6AFF">
        <w:rPr>
          <w:rFonts w:ascii="Arial" w:hAnsi="Arial" w:cs="Arial"/>
          <w:sz w:val="20"/>
          <w:szCs w:val="20"/>
        </w:rPr>
        <w:t>Roosendaal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5DBB3C83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F0C7D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51E05AB1" w:rsidR="008E3031" w:rsidRPr="008E3031" w:rsidRDefault="00CF0C7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2B6AFF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2B6AFF">
        <w:rPr>
          <w:rFonts w:ascii="Arial" w:hAnsi="Arial" w:cs="Arial"/>
          <w:sz w:val="20"/>
          <w:szCs w:val="20"/>
        </w:rPr>
        <w:t>Raamovereenkomst Standaardprogrammatuur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D72FFC">
        <w:rPr>
          <w:rFonts w:ascii="Arial" w:eastAsia="Calibri" w:hAnsi="Arial" w:cs="Arial"/>
          <w:sz w:val="20"/>
          <w:szCs w:val="20"/>
        </w:rPr>
        <w:t>20 mei</w:t>
      </w:r>
      <w:r>
        <w:rPr>
          <w:rFonts w:ascii="Arial" w:eastAsia="Calibri" w:hAnsi="Arial" w:cs="Arial"/>
          <w:sz w:val="20"/>
          <w:szCs w:val="20"/>
        </w:rPr>
        <w:t xml:space="preserve"> 202</w:t>
      </w:r>
      <w:r w:rsidR="00D72FFC">
        <w:rPr>
          <w:rFonts w:ascii="Arial" w:eastAsia="Calibri" w:hAnsi="Arial" w:cs="Arial"/>
          <w:sz w:val="20"/>
          <w:szCs w:val="20"/>
        </w:rPr>
        <w:t>5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D72FFC">
        <w:rPr>
          <w:rFonts w:ascii="Arial" w:eastAsia="Calibri" w:hAnsi="Arial" w:cs="Arial"/>
          <w:sz w:val="20"/>
          <w:szCs w:val="20"/>
        </w:rPr>
        <w:t xml:space="preserve">Raamovereenkomst </w:t>
      </w:r>
      <w:r w:rsidR="00524951">
        <w:rPr>
          <w:rFonts w:ascii="Arial" w:eastAsia="Calibri" w:hAnsi="Arial" w:cs="Arial"/>
          <w:sz w:val="20"/>
          <w:szCs w:val="20"/>
        </w:rPr>
        <w:t>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D72FFC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D72FFC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2D2998F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12F72B68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92DEE">
        <w:rPr>
          <w:rFonts w:ascii="Arial" w:hAnsi="Arial" w:cs="Arial"/>
          <w:sz w:val="14"/>
          <w:szCs w:val="14"/>
        </w:rPr>
        <w:t>O</w:t>
      </w:r>
      <w:r w:rsidRPr="00170F84">
        <w:rPr>
          <w:rFonts w:ascii="Arial" w:hAnsi="Arial" w:cs="Arial"/>
          <w:sz w:val="14"/>
          <w:szCs w:val="14"/>
        </w:rPr>
        <w:t>nder</w:t>
      </w:r>
      <w:r w:rsidR="00E92DEE">
        <w:rPr>
          <w:rFonts w:ascii="Arial" w:hAnsi="Arial" w:cs="Arial"/>
          <w:sz w:val="14"/>
          <w:szCs w:val="14"/>
        </w:rPr>
        <w:t>-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 of mede hoofdopdrachtnemer/combinant) behoeft deze verklaring niet in te vullen en in te leveren.</w:t>
      </w:r>
    </w:p>
    <w:p w14:paraId="0570C0CD" w14:textId="303237A6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CF0C7D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30D08826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CF0C7D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3D7208A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827145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827145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0BEDC" w14:textId="77777777" w:rsidR="00825DBC" w:rsidRDefault="00825DBC">
      <w:r>
        <w:separator/>
      </w:r>
    </w:p>
  </w:endnote>
  <w:endnote w:type="continuationSeparator" w:id="0">
    <w:p w14:paraId="7AB210DF" w14:textId="77777777" w:rsidR="00825DBC" w:rsidRDefault="0082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546B9" w14:textId="77777777" w:rsidR="00825DBC" w:rsidRDefault="00825DBC">
      <w:r>
        <w:separator/>
      </w:r>
    </w:p>
  </w:footnote>
  <w:footnote w:type="continuationSeparator" w:id="0">
    <w:p w14:paraId="638C7DAC" w14:textId="77777777" w:rsidR="00825DBC" w:rsidRDefault="0082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3BAF83E2" w:rsidR="003474F5" w:rsidRDefault="002B6AFF" w:rsidP="009573E2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57635981" wp14:editId="196D92FE">
                <wp:extent cx="1038758" cy="583638"/>
                <wp:effectExtent l="0" t="0" r="9525" b="6985"/>
                <wp:docPr id="79450711" name="Afbeelding 2" descr="Afbeelding met tekst, Lettertype, ontwerp&#10;&#10;Door AI gegenereerde inhoud is mogelijk onjuis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758" cy="5836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041884E9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73A91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621D"/>
    <w:rsid w:val="001E514A"/>
    <w:rsid w:val="0021078E"/>
    <w:rsid w:val="002530D8"/>
    <w:rsid w:val="002A3132"/>
    <w:rsid w:val="002B6AFF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42C7"/>
    <w:rsid w:val="005467AB"/>
    <w:rsid w:val="00547C88"/>
    <w:rsid w:val="005506C4"/>
    <w:rsid w:val="0057128F"/>
    <w:rsid w:val="0057194B"/>
    <w:rsid w:val="00576CD9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72FFC"/>
    <w:rsid w:val="00D9093B"/>
    <w:rsid w:val="00D9171D"/>
    <w:rsid w:val="00D943C1"/>
    <w:rsid w:val="00DA1444"/>
    <w:rsid w:val="00DD5847"/>
    <w:rsid w:val="00DF3BF3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39a413-a71e-44a3-811b-0f88d149a191">
      <Terms xmlns="http://schemas.microsoft.com/office/infopath/2007/PartnerControls"/>
    </lcf76f155ced4ddcb4097134ff3c332f>
    <TaxCatchAll xmlns="e799f9b7-e157-47d2-b581-349decb481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65608B150A5A4F8161FAB688B9E2A7" ma:contentTypeVersion="10" ma:contentTypeDescription="Create a new document." ma:contentTypeScope="" ma:versionID="f9d54dd9b5d56a1a5a4f2e143c5f86c3">
  <xsd:schema xmlns:xsd="http://www.w3.org/2001/XMLSchema" xmlns:xs="http://www.w3.org/2001/XMLSchema" xmlns:p="http://schemas.microsoft.com/office/2006/metadata/properties" xmlns:ns2="7839a413-a71e-44a3-811b-0f88d149a191" xmlns:ns3="e799f9b7-e157-47d2-b581-349decb481f7" targetNamespace="http://schemas.microsoft.com/office/2006/metadata/properties" ma:root="true" ma:fieldsID="63a837dffbe38a8009e6c1b56e8c1f9a" ns2:_="" ns3:_="">
    <xsd:import namespace="7839a413-a71e-44a3-811b-0f88d149a191"/>
    <xsd:import namespace="e799f9b7-e157-47d2-b581-349decb48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9a413-a71e-44a3-811b-0f88d149a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9f9b7-e157-47d2-b581-349decb481f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c7b9b8e-411f-41c9-8e61-842524fcb891}" ma:internalName="TaxCatchAll" ma:showField="CatchAllData" ma:web="e799f9b7-e157-47d2-b581-349decb481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B9F5E-9FC9-46C9-93B9-8090128279D2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e799f9b7-e157-47d2-b581-349decb481f7"/>
    <ds:schemaRef ds:uri="7839a413-a71e-44a3-811b-0f88d149a191"/>
  </ds:schemaRefs>
</ds:datastoreItem>
</file>

<file path=customXml/itemProps2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E6690-70BB-41AF-AD8F-4887978E753A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3</TotalTime>
  <Pages>1</Pages>
  <Words>421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4</cp:revision>
  <cp:lastPrinted>2014-05-22T08:45:00Z</cp:lastPrinted>
  <dcterms:created xsi:type="dcterms:W3CDTF">2025-05-20T11:03:00Z</dcterms:created>
  <dcterms:modified xsi:type="dcterms:W3CDTF">2025-05-20T11:06:00Z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0x0101009D65608B150A5A4F8161FAB688B9E2A7</vt:lpwstr>
  </property>
  <property fmtid="{D5CDD505-2E9C-101B-9397-08002B2CF9AE}" pid="8" name="MediaServiceImageTags">
    <vt:lpwstr/>
  </property>
</Properties>
</file>